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49AB58" w14:textId="77777777" w:rsidR="00A4613F" w:rsidRDefault="00A4613F" w:rsidP="00A461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ALBON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143F267D" w14:textId="6525F7CE" w:rsidR="00A4613F" w:rsidRDefault="00674C42" w:rsidP="00A461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Gentleman.</w:t>
      </w:r>
    </w:p>
    <w:p w14:paraId="55B442E1" w14:textId="77777777" w:rsidR="00A4613F" w:rsidRDefault="00A4613F" w:rsidP="00A461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7697C9" w14:textId="77777777" w:rsidR="00A4613F" w:rsidRDefault="00A4613F" w:rsidP="00A461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AA095D" w14:textId="77777777" w:rsidR="00A4613F" w:rsidRDefault="00A4613F" w:rsidP="00A461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Mar.1477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Hyndeley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servant of the Queen(q.v.), gifted all his goods and </w:t>
      </w:r>
      <w:proofErr w:type="gramStart"/>
      <w:r>
        <w:rPr>
          <w:rFonts w:ascii="Times New Roman" w:hAnsi="Times New Roman" w:cs="Times New Roman"/>
          <w:sz w:val="24"/>
          <w:szCs w:val="24"/>
        </w:rPr>
        <w:t>chattels</w:t>
      </w:r>
      <w:proofErr w:type="gramEnd"/>
    </w:p>
    <w:p w14:paraId="2D35D455" w14:textId="56A7D486" w:rsidR="00A4613F" w:rsidRDefault="00A4613F" w:rsidP="00A461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to him,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Isham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</w:t>
      </w:r>
      <w:r w:rsidR="00674C42">
        <w:rPr>
          <w:rFonts w:ascii="Times New Roman" w:hAnsi="Times New Roman" w:cs="Times New Roman"/>
          <w:sz w:val="24"/>
          <w:szCs w:val="24"/>
        </w:rPr>
        <w:t xml:space="preserve">John </w:t>
      </w:r>
      <w:proofErr w:type="spellStart"/>
      <w:r w:rsidR="00674C42">
        <w:rPr>
          <w:rFonts w:ascii="Times New Roman" w:hAnsi="Times New Roman" w:cs="Times New Roman"/>
          <w:sz w:val="24"/>
          <w:szCs w:val="24"/>
        </w:rPr>
        <w:t>Hulcote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51F866B" w14:textId="77777777" w:rsidR="00A4613F" w:rsidRDefault="00A4613F" w:rsidP="00A461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1476-85 pp.74-5)</w:t>
      </w:r>
    </w:p>
    <w:p w14:paraId="25745991" w14:textId="77777777" w:rsidR="00A4613F" w:rsidRDefault="00A4613F" w:rsidP="00A461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9CC6F8" w14:textId="77777777" w:rsidR="00A4613F" w:rsidRDefault="00A4613F" w:rsidP="00A461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8A1A3E" w14:textId="77777777" w:rsidR="00A4613F" w:rsidRDefault="00A4613F" w:rsidP="00A461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March 2021</w:t>
      </w:r>
    </w:p>
    <w:p w14:paraId="5DDE3A26" w14:textId="751DA9FE" w:rsidR="00A4613F" w:rsidRPr="00A4613F" w:rsidRDefault="00A4613F" w:rsidP="00A461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C47401" w14:textId="23EAE942" w:rsidR="00A4613F" w:rsidRPr="00A4613F" w:rsidRDefault="00A4613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A4613F" w:rsidRPr="00A461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301DED" w14:textId="77777777" w:rsidR="00362CF2" w:rsidRDefault="00362CF2" w:rsidP="009139A6">
      <w:r>
        <w:separator/>
      </w:r>
    </w:p>
  </w:endnote>
  <w:endnote w:type="continuationSeparator" w:id="0">
    <w:p w14:paraId="4C756EB6" w14:textId="77777777" w:rsidR="00362CF2" w:rsidRDefault="00362CF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7D9D1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93A0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4FB0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5AE7E" w14:textId="77777777" w:rsidR="00362CF2" w:rsidRDefault="00362CF2" w:rsidP="009139A6">
      <w:r>
        <w:separator/>
      </w:r>
    </w:p>
  </w:footnote>
  <w:footnote w:type="continuationSeparator" w:id="0">
    <w:p w14:paraId="1E1801D5" w14:textId="77777777" w:rsidR="00362CF2" w:rsidRDefault="00362CF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CFB1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C78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F609E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CF2"/>
    <w:rsid w:val="000666E0"/>
    <w:rsid w:val="002510B7"/>
    <w:rsid w:val="00362CF2"/>
    <w:rsid w:val="005C130B"/>
    <w:rsid w:val="00674C42"/>
    <w:rsid w:val="006A6216"/>
    <w:rsid w:val="00733A52"/>
    <w:rsid w:val="00826F5C"/>
    <w:rsid w:val="009139A6"/>
    <w:rsid w:val="009448BB"/>
    <w:rsid w:val="00A3176C"/>
    <w:rsid w:val="00A4613F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5167D"/>
  <w15:chartTrackingRefBased/>
  <w15:docId w15:val="{BD29D57F-C55B-4929-A75C-269240879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35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2021-03-01T08:23:00Z</dcterms:created>
  <dcterms:modified xsi:type="dcterms:W3CDTF">2021-03-01T09:06:00Z</dcterms:modified>
</cp:coreProperties>
</file>